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81C54" w14:textId="77777777" w:rsidR="003A6DFB" w:rsidRDefault="003A6DFB" w:rsidP="003A6D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PLAYTERE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d.1479)</w:t>
      </w:r>
    </w:p>
    <w:p w14:paraId="0283A25A" w14:textId="77777777" w:rsidR="003A6DFB" w:rsidRDefault="003A6DFB" w:rsidP="003A6D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Sotterley</w:t>
      </w:r>
      <w:proofErr w:type="spellEnd"/>
      <w:r>
        <w:rPr>
          <w:rFonts w:cs="Times New Roman"/>
          <w:szCs w:val="24"/>
        </w:rPr>
        <w:t>, Suffolk.</w:t>
      </w:r>
    </w:p>
    <w:p w14:paraId="0EF81663" w14:textId="77777777" w:rsidR="003A6DFB" w:rsidRDefault="003A6DFB" w:rsidP="003A6DFB">
      <w:pPr>
        <w:pStyle w:val="NoSpacing"/>
        <w:rPr>
          <w:rFonts w:cs="Times New Roman"/>
          <w:szCs w:val="24"/>
        </w:rPr>
      </w:pPr>
    </w:p>
    <w:p w14:paraId="5E7F9694" w14:textId="77777777" w:rsidR="003A6DFB" w:rsidRDefault="003A6DFB" w:rsidP="003A6DFB">
      <w:pPr>
        <w:pStyle w:val="NoSpacing"/>
        <w:rPr>
          <w:rFonts w:cs="Times New Roman"/>
          <w:szCs w:val="24"/>
        </w:rPr>
      </w:pPr>
    </w:p>
    <w:p w14:paraId="5FC0889A" w14:textId="77777777" w:rsidR="003A6DFB" w:rsidRDefault="003A6DFB" w:rsidP="003A6D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Anne(q.v.), who was pregnant.</w:t>
      </w:r>
    </w:p>
    <w:p w14:paraId="784557CE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17466E34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pp.376-7)</w:t>
      </w:r>
    </w:p>
    <w:p w14:paraId="03FE77D1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Daughter:   Agnes(q.v.).   (ibid.)</w:t>
      </w:r>
    </w:p>
    <w:p w14:paraId="544745DF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4D5057A6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1E3F5AC4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Sep.1479</w:t>
      </w:r>
      <w:r>
        <w:rPr>
          <w:rFonts w:eastAsia="Times New Roman" w:cs="Times New Roman"/>
          <w:szCs w:val="24"/>
        </w:rPr>
        <w:tab/>
        <w:t>He made his Will.   (ibid.)</w:t>
      </w:r>
    </w:p>
    <w:p w14:paraId="7F89D469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His Will was proved.   (ibid.)</w:t>
      </w:r>
    </w:p>
    <w:p w14:paraId="65A6BDB9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48C94C88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6D89CD94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Executors:   Anne and Thomas Baynard(q.v.).    (ibid.)</w:t>
      </w:r>
    </w:p>
    <w:p w14:paraId="5AA08E3E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5C7DB484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</w:p>
    <w:p w14:paraId="5D831D8B" w14:textId="77777777" w:rsidR="003A6DFB" w:rsidRDefault="003A6DFB" w:rsidP="003A6DF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February 2024</w:t>
      </w:r>
    </w:p>
    <w:p w14:paraId="1CBB65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6773" w14:textId="77777777" w:rsidR="003A6DFB" w:rsidRDefault="003A6DFB" w:rsidP="009139A6">
      <w:r>
        <w:separator/>
      </w:r>
    </w:p>
  </w:endnote>
  <w:endnote w:type="continuationSeparator" w:id="0">
    <w:p w14:paraId="2A62E526" w14:textId="77777777" w:rsidR="003A6DFB" w:rsidRDefault="003A6D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BD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1B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92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961A2" w14:textId="77777777" w:rsidR="003A6DFB" w:rsidRDefault="003A6DFB" w:rsidP="009139A6">
      <w:r>
        <w:separator/>
      </w:r>
    </w:p>
  </w:footnote>
  <w:footnote w:type="continuationSeparator" w:id="0">
    <w:p w14:paraId="3725815D" w14:textId="77777777" w:rsidR="003A6DFB" w:rsidRDefault="003A6D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75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C6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95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DFB"/>
    <w:rsid w:val="000666E0"/>
    <w:rsid w:val="002510B7"/>
    <w:rsid w:val="003A6DF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8457"/>
  <w15:chartTrackingRefBased/>
  <w15:docId w15:val="{CF901680-FE50-4449-8A1A-71FDF906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2024-02-05T16:39:00Z</dcterms:created>
  <dcterms:modified xsi:type="dcterms:W3CDTF">2024-02-05T16:39:00Z</dcterms:modified>
</cp:coreProperties>
</file>